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Dagenham and Rainham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Dagenham and Rainham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Dagenham and Rainham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Dagenham and Rainham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Dagenham and Rainham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Dagenham and Rainham are estimated to have a score of 1-2 on the PGSI (low-risk gambling), whilst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68.1% </w:t>
      </w:r>
      <w:r w:rsidRPr="004747BF">
        <w:rPr>
          <w:rFonts w:ascii="Libre Franklin Light" w:eastAsia="Times New Roman" w:hAnsi="Libre Franklin Light" w:cs="Calibri Light"/>
        </w:rPr>
        <w:t xml:space="preserve">of those respondents classified as PGSI 8+ in Dagenham and Rainham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Dagenham and Rainham is estimated to be </w:t>
      </w:r>
      <w:r w:rsidRPr="00773DF7">
        <w:rPr>
          <w:rFonts w:ascii="Libre Franklin Light" w:eastAsia="Times New Roman" w:hAnsi="Libre Franklin Light" w:cs="Calibri Light"/>
          <w:b/>
          <w:bCs/>
          <w:color w:val="C45911" w:themeColor="accent2" w:themeShade="BF"/>
        </w:rPr>
        <w:t xml:space="preserve">£3,021,553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Dagenham and Rainham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Dagenham and Rainham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Dagenham and Rainham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Dagenham and Rainham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agenham and Rain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Dagenham and Rainham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agenham and Rain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Dagenham and Rainham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Dagenham and Rainham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agenham and Rain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Dagenham and Rainham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Dagenham and Rainham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Dagenham and Rainham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Dagenham and Rainham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Dagenham and Rainham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Dagenham and Rainham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£3,021,553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Dagenham and Rainham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£49,216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£1,017,817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£72,913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£20,507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£37,596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£1,823,504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£3,021,553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Dagenham and Rainham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Dagenham and Rainham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Dagenham and Rainham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Dagenham and Rainham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Dagenham and Rainham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Dagenham and Rainham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Dagenham and Rainham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Dagenham and Rainham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Dagenham and Rainham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Dagenham and Rainham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Dagenham and Rainham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Dagenham and Rainham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CFC28C3-B18C-4A2D-86CD-F1A936F0C0B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